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0C5BC8">
        <w:rPr>
          <w:b/>
          <w:noProof/>
          <w:sz w:val="28"/>
        </w:rPr>
        <w:t>1473</w:t>
      </w:r>
    </w:p>
    <w:p w:rsidR="00151453" w:rsidRDefault="004F43CC" w:rsidP="00093BDE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093BDE">
        <w:rPr>
          <w:b/>
          <w:noProof/>
          <w:sz w:val="24"/>
        </w:rPr>
        <w:tab/>
        <w:t>(was C1-191</w:t>
      </w:r>
      <w:r w:rsidR="000C5BC8">
        <w:rPr>
          <w:b/>
          <w:noProof/>
          <w:sz w:val="24"/>
        </w:rPr>
        <w:t>414</w:t>
      </w:r>
      <w:r w:rsidR="00093BDE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1F55" w:rsidRPr="00971F55">
        <w:rPr>
          <w:rFonts w:ascii="Arial" w:hAnsi="Arial" w:cs="Arial"/>
          <w:b/>
          <w:bCs/>
        </w:rPr>
        <w:t xml:space="preserve">308.3.2.4 </w:t>
      </w:r>
      <w:proofErr w:type="gramStart"/>
      <w:r w:rsidR="00971F55" w:rsidRPr="00971F55">
        <w:rPr>
          <w:rFonts w:ascii="Arial" w:hAnsi="Arial" w:cs="Arial"/>
          <w:b/>
          <w:bCs/>
        </w:rPr>
        <w:t>Receiving</w:t>
      </w:r>
      <w:proofErr w:type="gramEnd"/>
      <w:r w:rsidR="00971F55" w:rsidRPr="00971F55">
        <w:rPr>
          <w:rFonts w:ascii="Arial" w:hAnsi="Arial" w:cs="Arial"/>
          <w:b/>
          <w:bCs/>
        </w:rPr>
        <w:t xml:space="preserve"> subscription to affiliation status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71F55">
        <w:rPr>
          <w:noProof/>
          <w:lang w:val="fr-FR"/>
        </w:rPr>
        <w:t>308.3.2.4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71F55" w:rsidRPr="00A07E7A" w:rsidRDefault="00971F55" w:rsidP="00971F55">
      <w:pPr>
        <w:pStyle w:val="Heading4"/>
        <w:rPr>
          <w:ins w:id="0" w:author="Mike Dolan-1" w:date="2019-02-15T15:20:00Z"/>
        </w:rPr>
      </w:pPr>
      <w:bookmarkStart w:id="1" w:name="_Toc533145747"/>
      <w:ins w:id="2" w:author="Mike Dolan-1" w:date="2019-02-15T15:20:00Z">
        <w:r>
          <w:rPr>
            <w:lang w:val="en-US"/>
          </w:rPr>
          <w:t>30</w:t>
        </w:r>
        <w:r w:rsidRPr="00A07E7A">
          <w:t>8.3.2.4</w:t>
        </w:r>
        <w:r w:rsidRPr="00A07E7A">
          <w:tab/>
          <w:t>Receiving subscription to affiliation status procedure</w:t>
        </w:r>
        <w:bookmarkEnd w:id="1"/>
      </w:ins>
    </w:p>
    <w:p w:rsidR="00971F55" w:rsidRPr="00A07E7A" w:rsidRDefault="00971F55" w:rsidP="00971F55">
      <w:pPr>
        <w:rPr>
          <w:ins w:id="3" w:author="Mike Dolan-1" w:date="2019-02-15T15:20:00Z"/>
        </w:rPr>
      </w:pPr>
      <w:ins w:id="4" w:author="Mike Dolan-1" w:date="2019-02-15T15:20:00Z">
        <w:r w:rsidRPr="00A07E7A">
          <w:t>Upon receiving a SIP SUBSCRIBE request such that:</w:t>
        </w:r>
      </w:ins>
    </w:p>
    <w:p w:rsidR="00971F55" w:rsidRPr="00A07E7A" w:rsidRDefault="00971F55" w:rsidP="00971F55">
      <w:pPr>
        <w:pStyle w:val="B1"/>
        <w:rPr>
          <w:ins w:id="5" w:author="Mike Dolan-1" w:date="2019-02-15T15:20:00Z"/>
        </w:rPr>
      </w:pPr>
      <w:ins w:id="6" w:author="Mike Dolan-1" w:date="2019-02-15T15:20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</w:r>
        <w:r w:rsidRPr="00A07E7A">
          <w:t xml:space="preserve">Request-URI of the SIP SUBSCRIBE request contains the public </w:t>
        </w:r>
        <w:r w:rsidRPr="00093BDE">
          <w:t xml:space="preserve">service identity identifying the </w:t>
        </w:r>
      </w:ins>
      <w:ins w:id="7" w:author="Mike Dolan-2" w:date="2019-02-27T11:23:00Z">
        <w:r w:rsidR="00093BDE">
          <w:t xml:space="preserve">IWF performing the </w:t>
        </w:r>
      </w:ins>
      <w:ins w:id="8" w:author="Mike Dolan-1" w:date="2019-02-15T15:20:00Z">
        <w:r w:rsidRPr="00093BDE">
          <w:rPr>
            <w:lang w:val="en-US"/>
          </w:rPr>
          <w:t xml:space="preserve">terminating </w:t>
        </w:r>
        <w:r w:rsidRPr="00093BDE">
          <w:t xml:space="preserve">participating </w:t>
        </w:r>
      </w:ins>
      <w:ins w:id="9" w:author="Mike Dolan-2" w:date="2019-02-27T11:23:00Z">
        <w:r w:rsidR="00093BDE">
          <w:t>role</w:t>
        </w:r>
      </w:ins>
      <w:ins w:id="10" w:author="Mike Dolan-1" w:date="2019-02-15T15:20:00Z">
        <w:r w:rsidRPr="00093BDE">
          <w:t xml:space="preserve"> serving the user</w:t>
        </w:r>
      </w:ins>
      <w:ins w:id="11" w:author="Mike Dolan-2" w:date="2019-02-27T11:23:00Z">
        <w:r w:rsidR="00093BDE">
          <w:t xml:space="preserve"> homed in the IWF</w:t>
        </w:r>
      </w:ins>
      <w:ins w:id="12" w:author="Mike Dolan-1" w:date="2019-02-15T15:20:00Z">
        <w:r w:rsidRPr="00093BDE">
          <w:t>;</w:t>
        </w:r>
      </w:ins>
    </w:p>
    <w:p w:rsidR="00971F55" w:rsidRPr="00A07E7A" w:rsidRDefault="00971F55" w:rsidP="00971F55">
      <w:pPr>
        <w:pStyle w:val="B1"/>
        <w:rPr>
          <w:ins w:id="13" w:author="Mike Dolan-1" w:date="2019-02-15T15:20:00Z"/>
          <w:lang w:eastAsia="ko-KR"/>
        </w:rPr>
      </w:pPr>
      <w:ins w:id="14" w:author="Mike Dolan-1" w:date="2019-02-15T15:20:00Z">
        <w:r w:rsidRPr="00A07E7A">
          <w:t>2)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SIP SUBSCRIBE request contains 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t>contain</w:t>
        </w:r>
        <w:proofErr w:type="spellStart"/>
        <w:r w:rsidRPr="00A07E7A">
          <w:rPr>
            <w:lang w:val="en-US"/>
          </w:rPr>
          <w:t>ing</w:t>
        </w:r>
        <w:proofErr w:type="spellEnd"/>
        <w:r w:rsidRPr="00A07E7A">
          <w:t xml:space="preserve"> the&lt;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>&gt; element</w:t>
        </w:r>
        <w:r w:rsidRPr="00A07E7A">
          <w:rPr>
            <w:lang w:val="en-US"/>
          </w:rPr>
          <w:t xml:space="preserve"> which identifies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served by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</w:t>
        </w:r>
        <w:r w:rsidRPr="00A07E7A">
          <w:rPr>
            <w:lang w:eastAsia="ko-KR"/>
          </w:rPr>
          <w:t>;</w:t>
        </w:r>
      </w:ins>
    </w:p>
    <w:p w:rsidR="00971F55" w:rsidRPr="00A07E7A" w:rsidRDefault="00971F55" w:rsidP="00971F55">
      <w:pPr>
        <w:pStyle w:val="B1"/>
        <w:rPr>
          <w:ins w:id="15" w:author="Mike Dolan-1" w:date="2019-02-15T15:20:00Z"/>
          <w:lang w:eastAsia="ko-KR"/>
        </w:rPr>
      </w:pPr>
      <w:ins w:id="16" w:author="Mike Dolan-1" w:date="2019-02-15T15:20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the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lang w:val="en-US" w:eastAsia="ko-KR"/>
          </w:rPr>
          <w:t xml:space="preserve">ICSI </w:t>
        </w:r>
        <w:r w:rsidRPr="00A07E7A">
          <w:rPr>
            <w:lang w:eastAsia="ko-KR"/>
          </w:rPr>
          <w:t>value "urn:urn-7:3gpp-service.ims.icsi.mcdata"</w:t>
        </w:r>
        <w:r w:rsidRPr="00A07E7A">
          <w:rPr>
            <w:lang w:val="en-US" w:eastAsia="ko-KR"/>
          </w:rPr>
          <w:t xml:space="preserve"> </w:t>
        </w:r>
        <w:r w:rsidRPr="00A07E7A">
          <w:t>(coded as specified in 3GPP TS 24.229 [</w:t>
        </w:r>
      </w:ins>
      <w:ins w:id="17" w:author="Mike Dolan-2" w:date="2019-02-27T11:24:00Z">
        <w:r w:rsidR="00093BDE">
          <w:t>4</w:t>
        </w:r>
      </w:ins>
      <w:ins w:id="18" w:author="Mike Dolan-1" w:date="2019-02-15T15:20:00Z">
        <w:r w:rsidRPr="00A07E7A">
          <w:t>]), 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</w:t>
        </w:r>
      </w:ins>
      <w:ins w:id="19" w:author="Mike Dolan-2" w:date="2019-02-27T11:26:00Z">
        <w:r w:rsidR="00093BDE" w:rsidRPr="00093BDE">
          <w:rPr>
            <w:rFonts w:eastAsia="MS Mincho"/>
          </w:rPr>
          <w:t>9</w:t>
        </w:r>
      </w:ins>
      <w:ins w:id="20" w:author="Mike Dolan-1" w:date="2019-02-15T15:20:00Z">
        <w:r w:rsidRPr="00A07E7A">
          <w:rPr>
            <w:rFonts w:eastAsia="MS Mincho"/>
          </w:rPr>
          <w:t>]</w:t>
        </w:r>
        <w:r w:rsidRPr="00A07E7A">
          <w:rPr>
            <w:lang w:eastAsia="ko-KR"/>
          </w:rPr>
          <w:t>; and</w:t>
        </w:r>
      </w:ins>
    </w:p>
    <w:p w:rsidR="00971F55" w:rsidRPr="00A07E7A" w:rsidRDefault="00971F55" w:rsidP="00971F55">
      <w:pPr>
        <w:pStyle w:val="B1"/>
        <w:rPr>
          <w:ins w:id="21" w:author="Mike Dolan-1" w:date="2019-02-15T15:20:00Z"/>
          <w:rFonts w:eastAsia="SimSun"/>
          <w:lang w:val="en-US"/>
        </w:rPr>
      </w:pPr>
      <w:ins w:id="22" w:author="Mike Dolan-1" w:date="2019-02-15T15:20:00Z">
        <w:r w:rsidRPr="00A07E7A">
          <w:rPr>
            <w:rFonts w:eastAsia="SimSun"/>
          </w:rPr>
          <w:t>4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the</w:t>
        </w:r>
        <w:proofErr w:type="gramEnd"/>
        <w:r w:rsidRPr="00A07E7A">
          <w:rPr>
            <w:rFonts w:eastAsia="SimSun"/>
          </w:rPr>
          <w:t xml:space="preserve"> Event header field </w:t>
        </w:r>
        <w:r w:rsidRPr="00A07E7A">
          <w:rPr>
            <w:lang w:val="en-US"/>
          </w:rPr>
          <w:t xml:space="preserve">of the SIP SUBSCRIBE request contains the </w:t>
        </w:r>
        <w:r w:rsidRPr="00A07E7A">
          <w:rPr>
            <w:rFonts w:eastAsia="SimSun"/>
          </w:rPr>
          <w:t>"</w:t>
        </w:r>
        <w:r w:rsidRPr="00A07E7A">
          <w:rPr>
            <w:rFonts w:eastAsia="SimSun"/>
            <w:lang w:val="en-US"/>
          </w:rPr>
          <w:t>presence" event type;</w:t>
        </w:r>
      </w:ins>
    </w:p>
    <w:p w:rsidR="00971F55" w:rsidRPr="00A07E7A" w:rsidRDefault="00971F55" w:rsidP="00971F55">
      <w:pPr>
        <w:rPr>
          <w:ins w:id="23" w:author="Mike Dolan-1" w:date="2019-02-15T15:20:00Z"/>
        </w:rPr>
      </w:pPr>
      <w:proofErr w:type="gramStart"/>
      <w:ins w:id="24" w:author="Mike Dolan-1" w:date="2019-02-15T15:20:00Z">
        <w:r w:rsidRPr="00A07E7A">
          <w:t>the</w:t>
        </w:r>
        <w:proofErr w:type="gramEnd"/>
        <w:r w:rsidRPr="00A07E7A">
          <w:t xml:space="preserve"> </w:t>
        </w:r>
        <w: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server:</w:t>
        </w:r>
      </w:ins>
    </w:p>
    <w:p w:rsidR="00971F55" w:rsidRDefault="00C9753C" w:rsidP="00971F55">
      <w:pPr>
        <w:pStyle w:val="B1"/>
        <w:rPr>
          <w:ins w:id="25" w:author="Mike Dolan-1" w:date="2019-02-15T15:20:00Z"/>
          <w:lang w:val="en-US"/>
        </w:rPr>
      </w:pPr>
      <w:r>
        <w:rPr>
          <w:lang w:val="en-US"/>
        </w:rPr>
        <w:t>1</w:t>
      </w:r>
      <w:ins w:id="26" w:author="Mike Dolan-1" w:date="2019-02-15T15:20:00Z">
        <w:r w:rsidR="00971F55">
          <w:rPr>
            <w:lang w:val="en-US"/>
          </w:rPr>
          <w:t>)</w:t>
        </w:r>
        <w:r w:rsidR="00971F55">
          <w:rPr>
            <w:lang w:val="en-US"/>
          </w:rPr>
          <w:tab/>
          <w:t xml:space="preserve">if subscription to affiliation status is not supported by the IWF performing the role of </w:t>
        </w:r>
        <w:proofErr w:type="spellStart"/>
        <w:r w:rsidR="00971F55">
          <w:rPr>
            <w:lang w:val="en-US"/>
          </w:rPr>
          <w:t>MCData</w:t>
        </w:r>
        <w:proofErr w:type="spellEnd"/>
        <w:r w:rsidR="00971F55">
          <w:rPr>
            <w:lang w:val="en-US"/>
          </w:rPr>
          <w:t xml:space="preserve"> server, the IWF shall return a SIP 501 (Not Implemented) and shall skip the rest of the procedure of this </w:t>
        </w:r>
        <w:proofErr w:type="spellStart"/>
        <w:r w:rsidR="00971F55">
          <w:rPr>
            <w:lang w:val="en-US"/>
          </w:rPr>
          <w:t>subclause</w:t>
        </w:r>
        <w:proofErr w:type="spellEnd"/>
        <w:r w:rsidR="00971F55">
          <w:rPr>
            <w:lang w:val="en-US"/>
          </w:rPr>
          <w:t>;</w:t>
        </w:r>
      </w:ins>
    </w:p>
    <w:p w:rsidR="00971F55" w:rsidRPr="00A07E7A" w:rsidRDefault="00C9753C" w:rsidP="00971F55">
      <w:pPr>
        <w:pStyle w:val="B1"/>
        <w:rPr>
          <w:ins w:id="27" w:author="Mike Dolan-1" w:date="2019-02-15T15:20:00Z"/>
          <w:lang w:val="en-US"/>
        </w:rPr>
      </w:pPr>
      <w:r>
        <w:rPr>
          <w:lang w:val="en-US"/>
        </w:rPr>
        <w:t>2</w:t>
      </w:r>
      <w:ins w:id="28" w:author="Mike Dolan-1" w:date="2019-02-15T15:20:00Z">
        <w:r w:rsidR="00971F55" w:rsidRPr="00A07E7A">
          <w:rPr>
            <w:lang w:val="en-US"/>
          </w:rPr>
          <w:t>)</w:t>
        </w:r>
        <w:r w:rsidR="00971F55" w:rsidRPr="00A07E7A">
          <w:rPr>
            <w:lang w:val="en-US"/>
          </w:rPr>
          <w:tab/>
        </w:r>
        <w:proofErr w:type="gramStart"/>
        <w:r w:rsidR="00971F55" w:rsidRPr="00A07E7A">
          <w:rPr>
            <w:lang w:val="en-US"/>
          </w:rPr>
          <w:t>shall</w:t>
        </w:r>
        <w:proofErr w:type="gramEnd"/>
        <w:r w:rsidR="00971F55" w:rsidRPr="00A07E7A">
          <w:rPr>
            <w:lang w:val="en-US"/>
          </w:rPr>
          <w:t xml:space="preserve"> identify the served </w:t>
        </w:r>
        <w:proofErr w:type="spellStart"/>
        <w:r w:rsidR="00971F55" w:rsidRPr="00A07E7A">
          <w:rPr>
            <w:lang w:val="en-US"/>
          </w:rPr>
          <w:t>MCData</w:t>
        </w:r>
        <w:proofErr w:type="spellEnd"/>
        <w:r w:rsidR="00971F55" w:rsidRPr="00A07E7A">
          <w:rPr>
            <w:lang w:val="en-US"/>
          </w:rPr>
          <w:t xml:space="preserve"> ID in the </w:t>
        </w:r>
        <w:r w:rsidR="00971F55" w:rsidRPr="00A07E7A">
          <w:t>&lt;</w:t>
        </w:r>
        <w:proofErr w:type="spellStart"/>
        <w:r w:rsidR="00971F55" w:rsidRPr="00A07E7A">
          <w:t>mcdata</w:t>
        </w:r>
        <w:proofErr w:type="spellEnd"/>
        <w:r w:rsidR="00971F55" w:rsidRPr="00A07E7A">
          <w:t>-request-</w:t>
        </w:r>
        <w:proofErr w:type="spellStart"/>
        <w:r w:rsidR="00971F55" w:rsidRPr="00A07E7A">
          <w:t>uri</w:t>
        </w:r>
        <w:proofErr w:type="spellEnd"/>
        <w:r w:rsidR="00971F55" w:rsidRPr="00A07E7A">
          <w:t xml:space="preserve">&gt; element </w:t>
        </w:r>
        <w:r w:rsidR="00971F55" w:rsidRPr="00A07E7A">
          <w:rPr>
            <w:lang w:val="en-US"/>
          </w:rPr>
          <w:t xml:space="preserve">of the </w:t>
        </w:r>
        <w:r w:rsidR="00971F55" w:rsidRPr="00A07E7A">
          <w:rPr>
            <w:lang w:eastAsia="ko-KR"/>
          </w:rPr>
          <w:t>application/</w:t>
        </w:r>
        <w:r w:rsidR="00971F55" w:rsidRPr="00A07E7A">
          <w:t>vnd.3gpp.mcdata-info+xml</w:t>
        </w:r>
        <w:r w:rsidR="00971F55" w:rsidRPr="00A07E7A">
          <w:rPr>
            <w:lang w:val="en-US"/>
          </w:rPr>
          <w:t xml:space="preserve"> </w:t>
        </w:r>
        <w:r w:rsidR="00971F55" w:rsidRPr="00A07E7A">
          <w:rPr>
            <w:lang w:eastAsia="ko-KR"/>
          </w:rPr>
          <w:t xml:space="preserve">MIME body </w:t>
        </w:r>
        <w:r w:rsidR="00971F55" w:rsidRPr="00A07E7A">
          <w:rPr>
            <w:lang w:val="en-US" w:eastAsia="ko-KR"/>
          </w:rPr>
          <w:t xml:space="preserve">of </w:t>
        </w:r>
        <w:r w:rsidR="00971F55" w:rsidRPr="00A07E7A">
          <w:rPr>
            <w:lang w:val="en-US"/>
          </w:rPr>
          <w:t>the SIP SUBSCRIBE request;</w:t>
        </w:r>
      </w:ins>
    </w:p>
    <w:p w:rsidR="00971F55" w:rsidRPr="00A07E7A" w:rsidRDefault="00971F55" w:rsidP="00971F55">
      <w:pPr>
        <w:pStyle w:val="B1"/>
        <w:rPr>
          <w:ins w:id="29" w:author="Mike Dolan-1" w:date="2019-02-15T15:20:00Z"/>
          <w:lang w:val="en-US"/>
        </w:rPr>
      </w:pPr>
      <w:ins w:id="30" w:author="Mike Dolan-1" w:date="2019-02-15T15:20:00Z">
        <w:r w:rsidRPr="007C0CA5">
          <w:rPr>
            <w:lang w:val="en-US"/>
          </w:rPr>
          <w:t>3)</w:t>
        </w:r>
        <w:r w:rsidRPr="007C0CA5">
          <w:rPr>
            <w:lang w:val="en-US"/>
          </w:rPr>
          <w:tab/>
          <w:t xml:space="preserve">if the </w:t>
        </w:r>
        <w:r w:rsidRPr="007C0CA5">
          <w:t xml:space="preserve">Request-URI of the SIP SUBSCRIBE request contains the public service identity identifying the </w:t>
        </w:r>
      </w:ins>
      <w:ins w:id="31" w:author="Mike Dolan-2" w:date="2019-02-27T16:29:00Z">
        <w:r w:rsidR="007C0CA5" w:rsidRPr="007C0CA5">
          <w:t xml:space="preserve">IWF performing the </w:t>
        </w:r>
      </w:ins>
      <w:ins w:id="32" w:author="Mike Dolan-1" w:date="2019-02-15T15:20:00Z">
        <w:r w:rsidRPr="007C0CA5">
          <w:rPr>
            <w:lang w:val="en-US"/>
          </w:rPr>
          <w:t xml:space="preserve">terminating </w:t>
        </w:r>
        <w:r w:rsidRPr="007C0CA5">
          <w:t>participating</w:t>
        </w:r>
      </w:ins>
      <w:ins w:id="33" w:author="Mike Dolan-2" w:date="2019-02-27T16:29:00Z">
        <w:r w:rsidR="007C0CA5" w:rsidRPr="007C0CA5">
          <w:t xml:space="preserve"> role</w:t>
        </w:r>
      </w:ins>
      <w:ins w:id="34" w:author="Mike Dolan-1" w:date="2019-02-15T15:20:00Z">
        <w:r w:rsidRPr="007C0CA5">
          <w:rPr>
            <w:lang w:val="en-US"/>
          </w:rPr>
          <w:t xml:space="preserve">, shall identify the originating </w:t>
        </w:r>
        <w:proofErr w:type="spellStart"/>
        <w:r w:rsidRPr="007C0CA5">
          <w:rPr>
            <w:lang w:val="en-US"/>
          </w:rPr>
          <w:t>MCData</w:t>
        </w:r>
        <w:proofErr w:type="spellEnd"/>
        <w:r w:rsidRPr="007C0CA5">
          <w:rPr>
            <w:lang w:val="en-US"/>
          </w:rPr>
          <w:t xml:space="preserve"> ID in the </w:t>
        </w:r>
        <w:r w:rsidRPr="007C0CA5">
          <w:t>&lt;</w:t>
        </w:r>
        <w:proofErr w:type="spellStart"/>
        <w:r w:rsidRPr="007C0CA5">
          <w:t>mcdata</w:t>
        </w:r>
        <w:proofErr w:type="spellEnd"/>
        <w:r w:rsidRPr="007C0CA5">
          <w:t>-calling-user-identity&gt; element</w:t>
        </w:r>
        <w:r w:rsidRPr="007C0CA5">
          <w:rPr>
            <w:lang w:val="en-US"/>
          </w:rPr>
          <w:t xml:space="preserve"> of the </w:t>
        </w:r>
        <w:r w:rsidRPr="007C0CA5">
          <w:rPr>
            <w:lang w:eastAsia="ko-KR"/>
          </w:rPr>
          <w:t>application/</w:t>
        </w:r>
        <w:r w:rsidRPr="007C0CA5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 xml:space="preserve">MIME body </w:t>
        </w:r>
        <w:r w:rsidRPr="00A07E7A">
          <w:rPr>
            <w:lang w:val="en-US" w:eastAsia="ko-KR"/>
          </w:rPr>
          <w:t xml:space="preserve">of </w:t>
        </w:r>
        <w:r w:rsidRPr="00A07E7A">
          <w:rPr>
            <w:lang w:val="en-US"/>
          </w:rPr>
          <w:t>the SIP SUBSCRIBE request;</w:t>
        </w:r>
      </w:ins>
    </w:p>
    <w:p w:rsidR="00971F55" w:rsidRDefault="00971F55" w:rsidP="00971F55">
      <w:pPr>
        <w:pStyle w:val="B1"/>
      </w:pPr>
      <w:ins w:id="35" w:author="Mike Dolan-1" w:date="2019-02-15T15:20:00Z">
        <w:r w:rsidRPr="00A07E7A">
          <w:t>4)</w:t>
        </w:r>
        <w:r w:rsidRPr="00A07E7A">
          <w:tab/>
          <w:t xml:space="preserve">if </w:t>
        </w:r>
        <w:r w:rsidRPr="00A07E7A">
          <w:rPr>
            <w:lang w:val="en-US"/>
          </w:rPr>
          <w:t xml:space="preserve">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different than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and the originating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is not authorized to </w:t>
        </w:r>
      </w:ins>
      <w:ins w:id="36" w:author="Mike Dolan-2" w:date="2019-02-27T16:36:00Z">
        <w:r w:rsidR="000C5BC8">
          <w:rPr>
            <w:lang w:val="en-US"/>
          </w:rPr>
          <w:t>subscribe to</w:t>
        </w:r>
        <w:r w:rsidR="000C5BC8" w:rsidRPr="00A07E7A">
          <w:rPr>
            <w:lang w:val="en-US"/>
          </w:rPr>
          <w:t xml:space="preserve"> </w:t>
        </w:r>
      </w:ins>
      <w:ins w:id="37" w:author="Mike Dolan-1" w:date="2019-02-15T15:20:00Z">
        <w:r w:rsidRPr="00A07E7A">
          <w:rPr>
            <w:lang w:val="en-US"/>
          </w:rPr>
          <w:t xml:space="preserve">affiliation status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, shall send a 403 (Forbidden) response and shall not continue with the rest of the steps; and</w:t>
        </w:r>
      </w:ins>
    </w:p>
    <w:p w:rsidR="000C5BC8" w:rsidRPr="000C5BC8" w:rsidRDefault="000C5BC8" w:rsidP="000C5BC8">
      <w:pPr>
        <w:pStyle w:val="EditorsNote"/>
        <w:rPr>
          <w:ins w:id="38" w:author="Mike Dolan-2" w:date="2019-02-27T16:35:00Z"/>
          <w:lang w:val="x-none"/>
          <w:rPrChange w:id="39" w:author="Mike Dolan-2" w:date="2019-02-27T16:38:00Z">
            <w:rPr>
              <w:ins w:id="40" w:author="Mike Dolan-2" w:date="2019-02-27T16:35:00Z"/>
            </w:rPr>
          </w:rPrChange>
        </w:rPr>
        <w:pPrChange w:id="41" w:author="Mike Dolan-2" w:date="2019-02-27T16:36:00Z">
          <w:pPr>
            <w:pStyle w:val="B1"/>
          </w:pPr>
        </w:pPrChange>
      </w:pPr>
      <w:ins w:id="42" w:author="Mike Dolan-2" w:date="2019-02-27T16:35:00Z">
        <w:r w:rsidRPr="000C5BC8">
          <w:rPr>
            <w:lang w:val="x-none"/>
            <w:rPrChange w:id="43" w:author="Mike Dolan-2" w:date="2019-02-27T16:38:00Z">
              <w:rPr/>
            </w:rPrChange>
          </w:rPr>
          <w:t>Editor’s Note</w:t>
        </w:r>
      </w:ins>
      <w:ins w:id="44" w:author="Mike Dolan-2" w:date="2019-02-27T16:36:00Z">
        <w:r w:rsidRPr="000C5BC8">
          <w:rPr>
            <w:lang w:val="x-none"/>
            <w:rPrChange w:id="45" w:author="Mike Dolan-2" w:date="2019-02-27T16:38:00Z">
              <w:rPr/>
            </w:rPrChange>
          </w:rPr>
          <w:t>:</w:t>
        </w:r>
      </w:ins>
      <w:ins w:id="46" w:author="Mike Dolan-2" w:date="2019-02-27T16:35:00Z">
        <w:r w:rsidRPr="000C5BC8">
          <w:rPr>
            <w:lang w:val="x-none"/>
            <w:rPrChange w:id="47" w:author="Mike Dolan-2" w:date="2019-02-27T16:38:00Z">
              <w:rPr/>
            </w:rPrChange>
          </w:rPr>
          <w:t xml:space="preserve"> “subscribe to” should be used instead of “modify” in </w:t>
        </w:r>
      </w:ins>
      <w:ins w:id="48" w:author="Mike Dolan-2" w:date="2019-02-27T16:36:00Z">
        <w:r w:rsidRPr="000C5BC8">
          <w:rPr>
            <w:lang w:val="x-none"/>
            <w:rPrChange w:id="49" w:author="Mike Dolan-2" w:date="2019-02-27T16:38:00Z">
              <w:rPr/>
            </w:rPrChange>
          </w:rPr>
          <w:t xml:space="preserve">TS </w:t>
        </w:r>
      </w:ins>
      <w:ins w:id="50" w:author="Mike Dolan-2" w:date="2019-02-27T16:35:00Z">
        <w:r w:rsidRPr="000C5BC8">
          <w:rPr>
            <w:lang w:val="x-none"/>
            <w:rPrChange w:id="51" w:author="Mike Dolan-2" w:date="2019-02-27T16:38:00Z">
              <w:rPr/>
            </w:rPrChange>
          </w:rPr>
          <w:t>24.282</w:t>
        </w:r>
      </w:ins>
      <w:ins w:id="52" w:author="Mike Dolan-2" w:date="2019-02-27T16:37:00Z">
        <w:r w:rsidRPr="000C5BC8">
          <w:rPr>
            <w:lang w:val="x-none"/>
            <w:rPrChange w:id="53" w:author="Mike Dolan-2" w:date="2019-02-27T16:38:00Z">
              <w:rPr/>
            </w:rPrChange>
          </w:rPr>
          <w:t xml:space="preserve"> in the corresponding location as step 4 above</w:t>
        </w:r>
      </w:ins>
      <w:ins w:id="54" w:author="Mike Dolan-2" w:date="2019-02-27T16:35:00Z">
        <w:r w:rsidRPr="000C5BC8">
          <w:rPr>
            <w:lang w:val="x-none"/>
            <w:rPrChange w:id="55" w:author="Mike Dolan-2" w:date="2019-02-27T16:38:00Z">
              <w:rPr/>
            </w:rPrChange>
          </w:rPr>
          <w:t>.</w:t>
        </w:r>
        <w:bookmarkStart w:id="56" w:name="_GoBack"/>
        <w:bookmarkEnd w:id="56"/>
      </w:ins>
    </w:p>
    <w:p w:rsidR="00971F55" w:rsidRPr="00A07E7A" w:rsidRDefault="00971F55" w:rsidP="00971F55">
      <w:pPr>
        <w:pStyle w:val="B1"/>
        <w:rPr>
          <w:ins w:id="57" w:author="Mike Dolan-1" w:date="2019-02-15T15:20:00Z"/>
          <w:rFonts w:eastAsia="SimSun"/>
        </w:rPr>
      </w:pPr>
      <w:ins w:id="58" w:author="Mike Dolan-1" w:date="2019-02-15T15:20:00Z">
        <w:r w:rsidRPr="00A07E7A">
          <w:lastRenderedPageBreak/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a 200 (OK) response to the SIP SUBSCRIBE request according to 3GPP TS 24.229 </w:t>
        </w:r>
        <w:r w:rsidRPr="00093BDE">
          <w:t>[</w:t>
        </w:r>
      </w:ins>
      <w:ins w:id="59" w:author="Mike Dolan-2" w:date="2019-02-27T11:25:00Z">
        <w:r w:rsidR="00093BDE" w:rsidRPr="00093BDE">
          <w:t>4</w:t>
        </w:r>
      </w:ins>
      <w:ins w:id="60" w:author="Mike Dolan-1" w:date="2019-02-15T15:20:00Z">
        <w:r w:rsidRPr="00093BDE">
          <w:t>],</w:t>
        </w:r>
        <w:r w:rsidRPr="00A07E7A">
          <w:t xml:space="preserve"> IETF RFC 6665 </w:t>
        </w:r>
        <w:r w:rsidRPr="00093BDE">
          <w:t>[</w:t>
        </w:r>
      </w:ins>
      <w:ins w:id="61" w:author="Mike Dolan-2" w:date="2019-02-27T11:26:00Z">
        <w:r w:rsidR="00093BDE" w:rsidRPr="00093BDE">
          <w:t>26</w:t>
        </w:r>
      </w:ins>
      <w:ins w:id="62" w:author="Mike Dolan-1" w:date="2019-02-15T15:20:00Z">
        <w:r w:rsidRPr="00093BDE">
          <w:t>]</w:t>
        </w:r>
        <w:r w:rsidRPr="00093BDE">
          <w:rPr>
            <w:rFonts w:eastAsia="SimSun"/>
          </w:rPr>
          <w:t>.</w:t>
        </w:r>
      </w:ins>
    </w:p>
    <w:p w:rsidR="00971F55" w:rsidRPr="00A07E7A" w:rsidRDefault="00971F55" w:rsidP="00971F55">
      <w:pPr>
        <w:rPr>
          <w:ins w:id="63" w:author="Mike Dolan-1" w:date="2019-02-15T15:20:00Z"/>
        </w:rPr>
      </w:pPr>
      <w:ins w:id="64" w:author="Mike Dolan-1" w:date="2019-02-15T15:20:00Z">
        <w:r w:rsidRPr="00A07E7A">
          <w:rPr>
            <w:rFonts w:eastAsia="SimSun"/>
          </w:rPr>
          <w:t xml:space="preserve">For the duration of the subscription, the </w:t>
        </w:r>
        <w: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notify the subscriber about changes of </w:t>
        </w:r>
        <w:r w:rsidRPr="00A07E7A">
          <w:t xml:space="preserve">the information of the served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 w:rsidRPr="00A07E7A">
          <w:rPr>
            <w:rFonts w:eastAsia="SimSun"/>
          </w:rPr>
          <w:t xml:space="preserve">, </w:t>
        </w:r>
        <w:r w:rsidRPr="00A07E7A">
          <w:t xml:space="preserve">as 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eastAsia="ko-KR"/>
          </w:rPr>
          <w:t>30</w:t>
        </w:r>
        <w:r w:rsidRPr="00A07E7A">
          <w:t>8</w:t>
        </w:r>
        <w:r w:rsidRPr="00093BDE">
          <w:t>.3</w:t>
        </w:r>
      </w:ins>
      <w:ins w:id="65" w:author="Mike Dolan-2" w:date="2019-02-27T11:27:00Z">
        <w:r w:rsidR="00093BDE">
          <w:t>.3</w:t>
        </w:r>
      </w:ins>
      <w:ins w:id="66" w:author="Mike Dolan-1" w:date="2019-02-15T15:20:00Z">
        <w:r w:rsidRPr="00093BDE">
          <w:t>.5</w:t>
        </w:r>
        <w:r w:rsidRPr="00093BDE">
          <w:rPr>
            <w:rFonts w:eastAsia="SimSun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057" w:rsidRDefault="007F0057">
      <w:r>
        <w:separator/>
      </w:r>
    </w:p>
  </w:endnote>
  <w:endnote w:type="continuationSeparator" w:id="0">
    <w:p w:rsidR="007F0057" w:rsidRDefault="007F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057" w:rsidRDefault="007F0057">
      <w:r>
        <w:separator/>
      </w:r>
    </w:p>
  </w:footnote>
  <w:footnote w:type="continuationSeparator" w:id="0">
    <w:p w:rsidR="007F0057" w:rsidRDefault="007F0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93BDE"/>
    <w:rsid w:val="000B6310"/>
    <w:rsid w:val="000C5BC8"/>
    <w:rsid w:val="000C6598"/>
    <w:rsid w:val="000F73CB"/>
    <w:rsid w:val="000F76CD"/>
    <w:rsid w:val="00107AAB"/>
    <w:rsid w:val="0012798E"/>
    <w:rsid w:val="001313F7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9580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3230C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1AF9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A35A1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0CA5"/>
    <w:rsid w:val="007C2097"/>
    <w:rsid w:val="007C3964"/>
    <w:rsid w:val="007D4E23"/>
    <w:rsid w:val="007E0DCE"/>
    <w:rsid w:val="007F0057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325DE"/>
    <w:rsid w:val="00957D6A"/>
    <w:rsid w:val="00960F9E"/>
    <w:rsid w:val="00971F55"/>
    <w:rsid w:val="009937EF"/>
    <w:rsid w:val="009947C8"/>
    <w:rsid w:val="009B1144"/>
    <w:rsid w:val="009C61B9"/>
    <w:rsid w:val="009E3297"/>
    <w:rsid w:val="009F7FF6"/>
    <w:rsid w:val="00A35C6C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7CD5"/>
    <w:rsid w:val="00C123D3"/>
    <w:rsid w:val="00C2101F"/>
    <w:rsid w:val="00C21836"/>
    <w:rsid w:val="00C35B9B"/>
    <w:rsid w:val="00C37213"/>
    <w:rsid w:val="00C524DD"/>
    <w:rsid w:val="00C953E5"/>
    <w:rsid w:val="00C95985"/>
    <w:rsid w:val="00C96EAE"/>
    <w:rsid w:val="00C9753C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52176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96363"/>
  <w15:chartTrackingRefBased/>
  <w15:docId w15:val="{53F8AA6B-E785-41C6-AAE8-2C614AE6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71F55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0C5BC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C1-191209)</vt:lpstr>
    </vt:vector>
  </TitlesOfParts>
  <Company>3GPP Support Team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5</cp:revision>
  <cp:lastPrinted>1900-01-01T06:00:00Z</cp:lastPrinted>
  <dcterms:created xsi:type="dcterms:W3CDTF">2019-02-27T22:15:00Z</dcterms:created>
  <dcterms:modified xsi:type="dcterms:W3CDTF">2019-02-27T22:38:00Z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